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7347CE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090488">
        <w:rPr>
          <w:rFonts w:ascii="Times New Roman" w:hAnsi="Times New Roman"/>
          <w:bCs/>
          <w:szCs w:val="24"/>
        </w:rPr>
        <w:t xml:space="preserve">, </w:t>
      </w:r>
      <w:proofErr w:type="gramStart"/>
      <w:r w:rsidR="00090488">
        <w:rPr>
          <w:rFonts w:ascii="Times New Roman" w:hAnsi="Times New Roman"/>
          <w:bCs/>
          <w:szCs w:val="24"/>
        </w:rPr>
        <w:t>Cass</w:t>
      </w:r>
      <w:proofErr w:type="gramEnd"/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DF7CDE">
        <w:rPr>
          <w:rFonts w:ascii="Times New Roman" w:hAnsi="Times New Roman"/>
          <w:bCs/>
          <w:szCs w:val="24"/>
        </w:rPr>
        <w:t>, using a color, shaded relief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621C63">
        <w:rPr>
          <w:rFonts w:ascii="Times New Roman" w:hAnsi="Times New Roman"/>
          <w:bCs/>
          <w:szCs w:val="24"/>
        </w:rPr>
        <w:t xml:space="preserve"> The effect</w:t>
      </w:r>
      <w:r w:rsidR="007B1661">
        <w:rPr>
          <w:rFonts w:ascii="Times New Roman" w:hAnsi="Times New Roman"/>
          <w:bCs/>
          <w:szCs w:val="24"/>
        </w:rPr>
        <w:t>s</w:t>
      </w:r>
      <w:r w:rsidR="00621C63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 xml:space="preserve">) </w:t>
      </w:r>
      <w:r w:rsidR="00DD5620">
        <w:rPr>
          <w:rFonts w:ascii="Times New Roman" w:hAnsi="Times New Roman"/>
          <w:bCs/>
          <w:szCs w:val="24"/>
        </w:rPr>
        <w:t>designated as</w:t>
      </w:r>
      <w:r w:rsidR="00AE5994">
        <w:rPr>
          <w:rFonts w:ascii="Times New Roman" w:hAnsi="Times New Roman"/>
          <w:bCs/>
          <w:szCs w:val="24"/>
        </w:rPr>
        <w:t xml:space="preserve"> “gammas’ in older literature.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927E46" w:rsidRPr="001D65FC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 </w:t>
      </w:r>
    </w:p>
    <w:p w:rsidR="004155B7" w:rsidRDefault="004155B7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lastRenderedPageBreak/>
        <w:t xml:space="preserve">Summary of procedures </w:t>
      </w:r>
      <w:r w:rsidR="00042B00">
        <w:rPr>
          <w:rFonts w:ascii="Times New Roman" w:hAnsi="Times New Roman"/>
          <w:b/>
          <w:bCs/>
        </w:rPr>
        <w:t xml:space="preserve">for </w:t>
      </w:r>
      <w:bookmarkStart w:id="0" w:name="_GoBack"/>
      <w:bookmarkEnd w:id="0"/>
      <w:r w:rsidR="00090488">
        <w:rPr>
          <w:rFonts w:ascii="Times New Roman" w:hAnsi="Times New Roman"/>
          <w:b/>
          <w:bCs/>
        </w:rPr>
        <w:t>making</w:t>
      </w:r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8D4B40">
        <w:rPr>
          <w:rFonts w:ascii="Times New Roman" w:hAnsi="Times New Roman"/>
          <w:bCs/>
          <w:szCs w:val="24"/>
        </w:rPr>
        <w:t xml:space="preserve"> using the bounding coordinates cited above. 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1867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13980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-42.8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336.1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  <w:sectPr w:rsidR="00B44307" w:rsidRPr="001E0186" w:rsidSect="00B44307">
          <w:pgSz w:w="12240" w:h="15840"/>
          <w:pgMar w:top="1440" w:right="1800" w:bottom="1440" w:left="1800" w:header="720" w:footer="720" w:gutter="0"/>
          <w:cols w:space="720"/>
          <w:noEndnote/>
        </w:sect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origin).   </w:t>
      </w:r>
    </w:p>
    <w:p w:rsidR="00B44307" w:rsidRDefault="00B44307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D4B40" w:rsidRDefault="008D4B40" w:rsidP="008D4B40">
      <w:pPr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42B00"/>
    <w:rsid w:val="00052955"/>
    <w:rsid w:val="000653A8"/>
    <w:rsid w:val="000750D3"/>
    <w:rsid w:val="00090488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11F07"/>
    <w:rsid w:val="00214EF9"/>
    <w:rsid w:val="0025491F"/>
    <w:rsid w:val="002B429E"/>
    <w:rsid w:val="002C1B27"/>
    <w:rsid w:val="002C4792"/>
    <w:rsid w:val="002D3085"/>
    <w:rsid w:val="002F6B8F"/>
    <w:rsid w:val="002F7459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22DC6"/>
    <w:rsid w:val="00532145"/>
    <w:rsid w:val="005447A5"/>
    <w:rsid w:val="00552517"/>
    <w:rsid w:val="005D60AD"/>
    <w:rsid w:val="005F18B2"/>
    <w:rsid w:val="00621C63"/>
    <w:rsid w:val="00621F40"/>
    <w:rsid w:val="006343DE"/>
    <w:rsid w:val="00643F96"/>
    <w:rsid w:val="006B5A2B"/>
    <w:rsid w:val="006C5937"/>
    <w:rsid w:val="007325A7"/>
    <w:rsid w:val="007347CE"/>
    <w:rsid w:val="00744927"/>
    <w:rsid w:val="007B1661"/>
    <w:rsid w:val="007D12DB"/>
    <w:rsid w:val="00826D80"/>
    <w:rsid w:val="008338BE"/>
    <w:rsid w:val="008858C1"/>
    <w:rsid w:val="008C0197"/>
    <w:rsid w:val="008D2C0F"/>
    <w:rsid w:val="008D4B40"/>
    <w:rsid w:val="008E681D"/>
    <w:rsid w:val="008E68B7"/>
    <w:rsid w:val="00915BF6"/>
    <w:rsid w:val="00920E81"/>
    <w:rsid w:val="00921809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365B3"/>
    <w:rsid w:val="00B44307"/>
    <w:rsid w:val="00B84793"/>
    <w:rsid w:val="00B90B43"/>
    <w:rsid w:val="00BA6C54"/>
    <w:rsid w:val="00BD768C"/>
    <w:rsid w:val="00C729DE"/>
    <w:rsid w:val="00CB6292"/>
    <w:rsid w:val="00CB7E33"/>
    <w:rsid w:val="00CD29AD"/>
    <w:rsid w:val="00CD4B8E"/>
    <w:rsid w:val="00D1186A"/>
    <w:rsid w:val="00D13751"/>
    <w:rsid w:val="00DD5620"/>
    <w:rsid w:val="00DE456D"/>
    <w:rsid w:val="00DF7CDE"/>
    <w:rsid w:val="00E102C9"/>
    <w:rsid w:val="00E1698B"/>
    <w:rsid w:val="00E211FD"/>
    <w:rsid w:val="00E73DF8"/>
    <w:rsid w:val="00E8397B"/>
    <w:rsid w:val="00E872D2"/>
    <w:rsid w:val="00EA122A"/>
    <w:rsid w:val="00EC50A8"/>
    <w:rsid w:val="00F02546"/>
    <w:rsid w:val="00F14C52"/>
    <w:rsid w:val="00F81FE4"/>
    <w:rsid w:val="00F8598A"/>
    <w:rsid w:val="00F85D90"/>
    <w:rsid w:val="00FA07D7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143</TotalTime>
  <Pages>3</Pages>
  <Words>685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4824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15</cp:revision>
  <cp:lastPrinted>2007-11-06T15:43:00Z</cp:lastPrinted>
  <dcterms:created xsi:type="dcterms:W3CDTF">2018-08-21T19:33:00Z</dcterms:created>
  <dcterms:modified xsi:type="dcterms:W3CDTF">2018-08-23T14:00:00Z</dcterms:modified>
</cp:coreProperties>
</file>