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DC7090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rtp_</w:t>
      </w:r>
      <w:r w:rsidR="002E77DC">
        <w:rPr>
          <w:rFonts w:ascii="Times New Roman" w:hAnsi="Times New Roman"/>
          <w:b/>
          <w:szCs w:val="24"/>
        </w:rPr>
        <w:t>s</w:t>
      </w:r>
      <w:r w:rsidR="003277A1">
        <w:rPr>
          <w:rFonts w:ascii="Times New Roman" w:hAnsi="Times New Roman"/>
          <w:b/>
          <w:szCs w:val="24"/>
        </w:rPr>
        <w:t>vd_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rtp_</w:t>
      </w:r>
      <w:r w:rsidR="002E77DC">
        <w:t>s</w:t>
      </w:r>
      <w:r w:rsidR="003277A1">
        <w:t>vd_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 xml:space="preserve">reduced to pole, </w:t>
      </w:r>
      <w:r w:rsidR="002E77DC">
        <w:rPr>
          <w:rFonts w:ascii="Times New Roman" w:hAnsi="Times New Roman"/>
          <w:bCs/>
          <w:szCs w:val="24"/>
        </w:rPr>
        <w:t>second</w:t>
      </w:r>
      <w:r w:rsidR="003277A1">
        <w:rPr>
          <w:rFonts w:ascii="Times New Roman" w:hAnsi="Times New Roman"/>
          <w:bCs/>
          <w:szCs w:val="24"/>
        </w:rPr>
        <w:t xml:space="preserve"> vertical derivative,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C538BA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2E77DC">
        <w:rPr>
          <w:b/>
        </w:rPr>
        <w:t>s</w:t>
      </w:r>
      <w:r w:rsidR="003277A1">
        <w:rPr>
          <w:b/>
        </w:rPr>
        <w:t>vd_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>, 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using a </w:t>
      </w:r>
      <w:r w:rsidR="003277A1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 xml:space="preserve">The reduction to pole procedure places anomalies more directly above their sources. </w:t>
      </w:r>
      <w:r w:rsidR="003277A1">
        <w:rPr>
          <w:rFonts w:ascii="Times New Roman" w:hAnsi="Times New Roman"/>
          <w:bCs/>
          <w:szCs w:val="24"/>
        </w:rPr>
        <w:t xml:space="preserve">The derivative operation enhances the signature of sources that are either at or near the bedrock surface.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346BAC">
        <w:rPr>
          <w:rFonts w:ascii="Times New Roman" w:hAnsi="Times New Roman"/>
          <w:bCs/>
          <w:szCs w:val="24"/>
        </w:rPr>
        <w:t xml:space="preserve"> The effect</w:t>
      </w:r>
      <w:r w:rsidR="00890DE0">
        <w:rPr>
          <w:rFonts w:ascii="Times New Roman" w:hAnsi="Times New Roman"/>
          <w:bCs/>
          <w:szCs w:val="24"/>
        </w:rPr>
        <w:t>s</w:t>
      </w:r>
      <w:r w:rsidR="00346BAC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826768">
        <w:rPr>
          <w:rFonts w:ascii="Times New Roman" w:hAnsi="Times New Roman"/>
          <w:bCs/>
          <w:szCs w:val="24"/>
        </w:rPr>
        <w:t>n</w:t>
      </w:r>
      <w:r w:rsidR="00DD5620">
        <w:rPr>
          <w:rFonts w:ascii="Times New Roman" w:hAnsi="Times New Roman"/>
          <w:bCs/>
          <w:szCs w:val="24"/>
        </w:rPr>
        <w:t>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r w:rsidR="00A21E06">
        <w:rPr>
          <w:rFonts w:ascii="Times New Roman" w:hAnsi="Times New Roman"/>
          <w:bCs/>
          <w:szCs w:val="24"/>
        </w:rPr>
        <w:t>nT</w:t>
      </w:r>
      <w:proofErr w:type="spellEnd"/>
      <w:r w:rsidR="00A21E06">
        <w:rPr>
          <w:rFonts w:ascii="Times New Roman" w:hAnsi="Times New Roman"/>
          <w:bCs/>
          <w:szCs w:val="24"/>
        </w:rPr>
        <w:t>)</w:t>
      </w:r>
      <w:r w:rsidR="003277A1">
        <w:rPr>
          <w:rFonts w:ascii="Times New Roman" w:hAnsi="Times New Roman"/>
          <w:bCs/>
          <w:szCs w:val="24"/>
        </w:rPr>
        <w:t>/meter</w:t>
      </w:r>
      <w:r w:rsidR="008926C5">
        <w:rPr>
          <w:rFonts w:ascii="Times New Roman" w:hAnsi="Times New Roman"/>
          <w:bCs/>
          <w:szCs w:val="24"/>
        </w:rPr>
        <w:t>^2</w:t>
      </w:r>
      <w:bookmarkStart w:id="0" w:name="_GoBack"/>
      <w:bookmarkEnd w:id="0"/>
    </w:p>
    <w:p w:rsidR="0044065C" w:rsidRDefault="0044065C">
      <w:pPr>
        <w:rPr>
          <w:rFonts w:ascii="Times New Roman" w:hAnsi="Times New Roman"/>
          <w:b/>
          <w:bCs/>
        </w:rPr>
      </w:pPr>
    </w:p>
    <w:p w:rsidR="00927E46" w:rsidRPr="001D65FC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  <w:r w:rsidR="00826768">
        <w:rPr>
          <w:rFonts w:ascii="Times New Roman" w:hAnsi="Times New Roman"/>
        </w:rPr>
        <w:t xml:space="preserve">The error of the derivative data is difficult to assess, but is </w:t>
      </w:r>
      <w:r w:rsidR="00AA62C1">
        <w:rPr>
          <w:rFonts w:ascii="Times New Roman" w:hAnsi="Times New Roman"/>
        </w:rPr>
        <w:t xml:space="preserve">likely to be </w:t>
      </w:r>
      <w:r w:rsidR="00826768">
        <w:rPr>
          <w:rFonts w:ascii="Times New Roman" w:hAnsi="Times New Roman"/>
        </w:rPr>
        <w:t>less than</w:t>
      </w:r>
      <w:r w:rsidR="002C4792">
        <w:rPr>
          <w:rFonts w:ascii="Times New Roman" w:hAnsi="Times New Roman"/>
        </w:rPr>
        <w:t xml:space="preserve"> </w:t>
      </w:r>
      <w:r w:rsidR="002E77DC">
        <w:rPr>
          <w:rFonts w:ascii="Times New Roman" w:hAnsi="Times New Roman"/>
        </w:rPr>
        <w:t>0.000002</w:t>
      </w:r>
      <w:r w:rsidR="00826768">
        <w:rPr>
          <w:rFonts w:ascii="Times New Roman" w:hAnsi="Times New Roman"/>
        </w:rPr>
        <w:t xml:space="preserve"> </w:t>
      </w:r>
      <w:proofErr w:type="spellStart"/>
      <w:r w:rsidR="00826768">
        <w:rPr>
          <w:rFonts w:ascii="Times New Roman" w:hAnsi="Times New Roman"/>
        </w:rPr>
        <w:t>nT</w:t>
      </w:r>
      <w:proofErr w:type="spellEnd"/>
      <w:r w:rsidR="00826768">
        <w:rPr>
          <w:rFonts w:ascii="Times New Roman" w:hAnsi="Times New Roman"/>
        </w:rPr>
        <w:t>/mete</w:t>
      </w:r>
      <w:r w:rsidR="002E77DC">
        <w:rPr>
          <w:rFonts w:ascii="Times New Roman" w:hAnsi="Times New Roman"/>
        </w:rPr>
        <w:t>^2</w:t>
      </w:r>
      <w:r w:rsidR="00826768">
        <w:rPr>
          <w:rFonts w:ascii="Times New Roman" w:hAnsi="Times New Roman"/>
        </w:rPr>
        <w:t>r in</w:t>
      </w:r>
      <w:r w:rsidR="00AA62C1">
        <w:rPr>
          <w:rFonts w:ascii="Times New Roman" w:hAnsi="Times New Roman"/>
        </w:rPr>
        <w:t xml:space="preserve"> most </w:t>
      </w:r>
      <w:r w:rsidR="00826768">
        <w:rPr>
          <w:rFonts w:ascii="Times New Roman" w:hAnsi="Times New Roman"/>
        </w:rPr>
        <w:t>low-gradient areas.</w:t>
      </w:r>
    </w:p>
    <w:p w:rsidR="004155B7" w:rsidRDefault="004155B7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C538BA">
        <w:rPr>
          <w:rFonts w:ascii="Times New Roman" w:hAnsi="Times New Roman"/>
          <w:b/>
          <w:bCs/>
        </w:rPr>
        <w:t>making</w:t>
      </w:r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</w:t>
      </w:r>
      <w:r w:rsidR="00552517">
        <w:rPr>
          <w:rFonts w:ascii="Times New Roman" w:eastAsia="Times New Roman" w:hAnsi="Times New Roman"/>
          <w:color w:val="000000"/>
          <w:szCs w:val="24"/>
        </w:rPr>
        <w:lastRenderedPageBreak/>
        <w:t xml:space="preserve">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826768">
        <w:rPr>
          <w:rFonts w:ascii="Times New Roman" w:hAnsi="Times New Roman"/>
          <w:bCs/>
          <w:szCs w:val="24"/>
        </w:rPr>
        <w:t xml:space="preserve">The reduced to pole grid was enhanced by computing </w:t>
      </w:r>
      <w:r w:rsidR="002E77DC">
        <w:rPr>
          <w:rFonts w:ascii="Times New Roman" w:hAnsi="Times New Roman"/>
          <w:bCs/>
          <w:szCs w:val="24"/>
        </w:rPr>
        <w:t>the second</w:t>
      </w:r>
      <w:r w:rsidR="00826768">
        <w:rPr>
          <w:rFonts w:ascii="Times New Roman" w:hAnsi="Times New Roman"/>
          <w:bCs/>
          <w:szCs w:val="24"/>
        </w:rPr>
        <w:t xml:space="preserve"> vertical derivative, thereby producing grid </w:t>
      </w:r>
      <w:r w:rsidR="00826768" w:rsidRPr="00E102C9">
        <w:rPr>
          <w:rFonts w:ascii="Times New Roman" w:hAnsi="Times New Roman"/>
          <w:b/>
          <w:bCs/>
          <w:szCs w:val="24"/>
        </w:rPr>
        <w:t>WaBeHuCa_</w:t>
      </w:r>
      <w:r w:rsidR="00826768" w:rsidRPr="00E102C9">
        <w:rPr>
          <w:b/>
        </w:rPr>
        <w:t>mag10_micro_fill_</w:t>
      </w:r>
      <w:r w:rsidR="00826768">
        <w:rPr>
          <w:b/>
        </w:rPr>
        <w:t>rtp_</w:t>
      </w:r>
      <w:r w:rsidR="002E77DC">
        <w:rPr>
          <w:b/>
        </w:rPr>
        <w:t>s</w:t>
      </w:r>
      <w:r w:rsidR="00826768">
        <w:rPr>
          <w:b/>
        </w:rPr>
        <w:t>vd_</w:t>
      </w:r>
      <w:r w:rsidR="00826768" w:rsidRPr="00E102C9">
        <w:rPr>
          <w:b/>
        </w:rPr>
        <w:t>v2.grd</w:t>
      </w:r>
      <w:r w:rsidR="00826768">
        <w:rPr>
          <w:rFonts w:ascii="Times New Roman" w:hAnsi="Times New Roman"/>
          <w:bCs/>
          <w:szCs w:val="24"/>
        </w:rPr>
        <w:t xml:space="preserve">.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</w:t>
      </w:r>
      <w:r w:rsidR="002E77DC">
        <w:rPr>
          <w:b/>
        </w:rPr>
        <w:t>_rtp_s</w:t>
      </w:r>
      <w:r w:rsidR="00826768">
        <w:rPr>
          <w:b/>
        </w:rPr>
        <w:t>vd</w:t>
      </w:r>
      <w:r w:rsidRPr="001B23F4">
        <w:rPr>
          <w:b/>
        </w:rPr>
        <w:t>_v2.grd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0.193911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^2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0.464988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^2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.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-0.0000001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AA62C1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AA62C1">
        <w:rPr>
          <w:rFonts w:ascii="Times New Roman" w:eastAsia="Times New Roman" w:hAnsi="Times New Roman" w:cs="Courier New"/>
          <w:color w:val="000000"/>
          <w:szCs w:val="24"/>
        </w:rPr>
        <w:t>/m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^2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proofErr w:type="gramStart"/>
      <w:r w:rsidR="00346BAC">
        <w:rPr>
          <w:rFonts w:ascii="Times New Roman" w:eastAsia="Times New Roman" w:hAnsi="Times New Roman" w:cs="Courier New"/>
          <w:color w:val="000000"/>
          <w:szCs w:val="24"/>
        </w:rPr>
        <w:t>0.003160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  <w:r w:rsidR="00AA62C1">
        <w:rPr>
          <w:rFonts w:ascii="Times New Roman" w:eastAsia="Times New Roman" w:hAnsi="Times New Roman" w:cs="Courier New"/>
          <w:color w:val="000000"/>
          <w:szCs w:val="24"/>
        </w:rPr>
        <w:t>/m</w:t>
      </w:r>
      <w:r w:rsidR="00346BAC">
        <w:rPr>
          <w:rFonts w:ascii="Times New Roman" w:eastAsia="Times New Roman" w:hAnsi="Times New Roman" w:cs="Courier New"/>
          <w:color w:val="000000"/>
          <w:szCs w:val="24"/>
        </w:rPr>
        <w:t>^2</w:t>
      </w:r>
      <w:r w:rsidR="00AA62C1">
        <w:rPr>
          <w:rFonts w:ascii="Times New Roman" w:eastAsia="Times New Roman" w:hAnsi="Times New Roman" w:cs="Courier New"/>
          <w:color w:val="000000"/>
          <w:szCs w:val="24"/>
        </w:rPr>
        <w:t>.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B429E"/>
    <w:rsid w:val="002C1B27"/>
    <w:rsid w:val="002C4792"/>
    <w:rsid w:val="002D3085"/>
    <w:rsid w:val="002E77DC"/>
    <w:rsid w:val="002F6B8F"/>
    <w:rsid w:val="002F7459"/>
    <w:rsid w:val="003277A1"/>
    <w:rsid w:val="003365D8"/>
    <w:rsid w:val="00345CFB"/>
    <w:rsid w:val="00346BAC"/>
    <w:rsid w:val="00362199"/>
    <w:rsid w:val="0037457E"/>
    <w:rsid w:val="00393593"/>
    <w:rsid w:val="003941BB"/>
    <w:rsid w:val="003C1233"/>
    <w:rsid w:val="003C1D62"/>
    <w:rsid w:val="003E205E"/>
    <w:rsid w:val="004155B7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22DC6"/>
    <w:rsid w:val="00532145"/>
    <w:rsid w:val="005447A5"/>
    <w:rsid w:val="00552517"/>
    <w:rsid w:val="0057568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483A"/>
    <w:rsid w:val="007D12DB"/>
    <w:rsid w:val="00826768"/>
    <w:rsid w:val="00826D80"/>
    <w:rsid w:val="008338BE"/>
    <w:rsid w:val="008858C1"/>
    <w:rsid w:val="00890DE0"/>
    <w:rsid w:val="008926C5"/>
    <w:rsid w:val="0089710B"/>
    <w:rsid w:val="008C0197"/>
    <w:rsid w:val="008D2C0F"/>
    <w:rsid w:val="008D4B40"/>
    <w:rsid w:val="008E681D"/>
    <w:rsid w:val="008E68B7"/>
    <w:rsid w:val="00915BF6"/>
    <w:rsid w:val="00920E81"/>
    <w:rsid w:val="00921809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A62C1"/>
    <w:rsid w:val="00AB053C"/>
    <w:rsid w:val="00AB3B50"/>
    <w:rsid w:val="00AC45FE"/>
    <w:rsid w:val="00AE5994"/>
    <w:rsid w:val="00AE7525"/>
    <w:rsid w:val="00B01FFC"/>
    <w:rsid w:val="00B365B3"/>
    <w:rsid w:val="00B44307"/>
    <w:rsid w:val="00B84793"/>
    <w:rsid w:val="00B90B43"/>
    <w:rsid w:val="00BA6C54"/>
    <w:rsid w:val="00BD768C"/>
    <w:rsid w:val="00C538BA"/>
    <w:rsid w:val="00C729DE"/>
    <w:rsid w:val="00CB6292"/>
    <w:rsid w:val="00CB7E33"/>
    <w:rsid w:val="00CD29AD"/>
    <w:rsid w:val="00CD4B8E"/>
    <w:rsid w:val="00D13751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4C52"/>
    <w:rsid w:val="00F81FE4"/>
    <w:rsid w:val="00F8598A"/>
    <w:rsid w:val="00F85D90"/>
    <w:rsid w:val="00FA07D7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20</TotalTime>
  <Pages>2</Pages>
  <Words>783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5599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6</cp:revision>
  <cp:lastPrinted>2007-11-06T15:43:00Z</cp:lastPrinted>
  <dcterms:created xsi:type="dcterms:W3CDTF">2018-08-22T15:55:00Z</dcterms:created>
  <dcterms:modified xsi:type="dcterms:W3CDTF">2018-08-23T15:22:00Z</dcterms:modified>
</cp:coreProperties>
</file>